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7E62B9D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073F33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073F33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073F33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073F3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073F33">
              <w:rPr>
                <w:rFonts w:asciiTheme="majorHAnsi" w:hAnsiTheme="majorHAnsi" w:cs="Tahoma"/>
                <w:highlight w:val="yellow"/>
              </w:rPr>
              <w:t>[</w:t>
            </w:r>
            <w:r w:rsidRPr="00073F33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073F33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073F33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073F33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073F33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073F33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073F33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073F33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073F33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073F33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073F33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073F33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073F33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073F33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073F33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4873C" w14:textId="77777777" w:rsidR="00F402F6" w:rsidRDefault="00F402F6" w:rsidP="00962258">
      <w:pPr>
        <w:spacing w:after="0" w:line="240" w:lineRule="auto"/>
      </w:pPr>
      <w:r>
        <w:separator/>
      </w:r>
    </w:p>
  </w:endnote>
  <w:endnote w:type="continuationSeparator" w:id="0">
    <w:p w14:paraId="6DA1633B" w14:textId="77777777" w:rsidR="00F402F6" w:rsidRDefault="00F402F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FF7F7" w14:textId="77777777" w:rsidR="00F402F6" w:rsidRDefault="00F402F6" w:rsidP="00962258">
      <w:pPr>
        <w:spacing w:after="0" w:line="240" w:lineRule="auto"/>
      </w:pPr>
      <w:r>
        <w:separator/>
      </w:r>
    </w:p>
  </w:footnote>
  <w:footnote w:type="continuationSeparator" w:id="0">
    <w:p w14:paraId="4F398D9C" w14:textId="77777777" w:rsidR="00F402F6" w:rsidRDefault="00F402F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73F33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B515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02F6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5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9</cp:revision>
  <cp:lastPrinted>2017-11-28T17:18:00Z</cp:lastPrinted>
  <dcterms:created xsi:type="dcterms:W3CDTF">2023-09-13T10:54:00Z</dcterms:created>
  <dcterms:modified xsi:type="dcterms:W3CDTF">2026-06-24T06:54:00Z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